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68553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64- ТМ -1-К.2016</w:t>
            </w:r>
          </w:p>
        </w:tc>
      </w:tr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r w:rsidR="00685532">
        <w:fldChar w:fldCharType="begin"/>
      </w:r>
      <w:r w:rsidR="00685532">
        <w:instrText xml:space="preserve"> DOCVARIABLE izm_date \* MERGEFORMAT </w:instrText>
      </w:r>
      <w:r w:rsidR="00685532">
        <w:fldChar w:fldCharType="separate"/>
      </w:r>
      <w:r w:rsidR="004724E2">
        <w:t>22-26.08.2016</w:t>
      </w:r>
      <w:r w:rsidR="00685532">
        <w:fldChar w:fldCharType="end"/>
      </w:r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685532" w:rsidRPr="00685532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685532" w:rsidRPr="00685532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685532" w:rsidRPr="00685532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685532">
        <w:rPr>
          <w:u w:val="single"/>
        </w:rPr>
        <w:t xml:space="preserve"> 64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685532" w:rsidRPr="00685532">
        <w:rPr>
          <w:rStyle w:val="aa"/>
        </w:rPr>
        <w:t xml:space="preserve"> Водитель автомобиля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685532" w:rsidRPr="00685532">
        <w:rPr>
          <w:rStyle w:val="aa"/>
        </w:rPr>
        <w:t xml:space="preserve"> 11442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r w:rsidR="00685532">
        <w:fldChar w:fldCharType="begin"/>
      </w:r>
      <w:r w:rsidR="00685532">
        <w:instrText xml:space="preserve"> DOCVARIABLE izm_tools \* MERGEFORMAT </w:instrText>
      </w:r>
      <w:r w:rsidR="00685532">
        <w:fldChar w:fldCharType="separate"/>
      </w:r>
      <w:r w:rsidR="00685532" w:rsidRPr="00685532">
        <w:t xml:space="preserve">    </w:t>
      </w:r>
      <w:r w:rsidR="00685532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table"/>
            <w:bookmarkEnd w:id="4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factory_num"/>
            <w:bookmarkEnd w:id="5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sertif"/>
            <w:bookmarkEnd w:id="6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7" w:name="si_end_date"/>
            <w:bookmarkEnd w:id="7"/>
            <w:r w:rsidRPr="00555B30">
              <w:t>Действительно до: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Pr="00555B30" w:rsidRDefault="004724E2" w:rsidP="004724E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12.02.2017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685532" w:rsidP="00AD14A4">
      <w:r>
        <w:fldChar w:fldCharType="begin"/>
      </w:r>
      <w:r>
        <w:instrText xml:space="preserve"> DOCVARIABLE izm_nd_new \* MERGEFORMAT </w:instrText>
      </w:r>
      <w:r>
        <w:fldChar w:fldCharType="separate"/>
      </w:r>
      <w:r w:rsidR="004724E2" w:rsidRPr="004724E2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</w:r>
      <w:r>
        <w:fldChar w:fldCharType="end"/>
      </w:r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="008F47A3" w:rsidRPr="008F47A3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m"/>
            <w:bookmarkEnd w:id="1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m"/>
            <w:bookmarkEnd w:id="16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m"/>
            <w:bookmarkEnd w:id="19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lastRenderedPageBreak/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m"/>
            <w:bookmarkEnd w:id="2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m"/>
            <w:bookmarkEnd w:id="2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m"/>
            <w:bookmarkEnd w:id="25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m"/>
            <w:bookmarkEnd w:id="27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m"/>
            <w:bookmarkEnd w:id="28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1" w:name="bm_4_1_m"/>
            <w:bookmarkEnd w:id="31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m"/>
            <w:bookmarkEnd w:id="3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m"/>
            <w:bookmarkEnd w:id="3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m"/>
            <w:bookmarkEnd w:id="3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r w:rsidR="00685532">
        <w:fldChar w:fldCharType="begin"/>
      </w:r>
      <w:r w:rsidR="00685532">
        <w:instrText xml:space="preserve"> DOCVARIABLE att_zakl \* MERGEFORMAT </w:instrText>
      </w:r>
      <w:r w:rsidR="00685532">
        <w:fldChar w:fldCharType="separate"/>
      </w:r>
      <w:r w:rsidR="004724E2" w:rsidRPr="004724E2">
        <w:rPr>
          <w:bCs/>
        </w:rPr>
        <w:t>-</w:t>
      </w:r>
      <w:r w:rsidR="004724E2" w:rsidRPr="004724E2">
        <w:t xml:space="preserve"> фактический уровень вредного фактора соответствует гигиеническим нормативам;</w:t>
      </w:r>
      <w:r w:rsidR="00685532">
        <w:fldChar w:fldCharType="end"/>
      </w:r>
      <w:r w:rsidR="00D76DF8" w:rsidRPr="00555B30">
        <w:br/>
        <w:t xml:space="preserve">- класс условий труда - </w:t>
      </w:r>
      <w:r w:rsidR="00685532">
        <w:fldChar w:fldCharType="begin"/>
      </w:r>
      <w:r w:rsidR="00685532">
        <w:instrText xml:space="preserve"> DOCVARIABLE class \* MERGEFORMAT </w:instrText>
      </w:r>
      <w:r w:rsidR="00685532">
        <w:fldChar w:fldCharType="separate"/>
      </w:r>
      <w:r w:rsidR="008F47A3">
        <w:t>1</w:t>
      </w:r>
      <w:r w:rsidR="00685532">
        <w:fldChar w:fldCharType="end"/>
      </w:r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724E2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Гамов Алексей Юрьевич</w:t>
            </w:r>
          </w:p>
        </w:tc>
      </w:tr>
      <w:tr w:rsidR="00AA46ED" w:rsidRPr="004724E2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E2" w:rsidRDefault="004724E2" w:rsidP="0076042D">
      <w:pPr>
        <w:pStyle w:val="a9"/>
      </w:pPr>
      <w:r>
        <w:separator/>
      </w:r>
    </w:p>
  </w:endnote>
  <w:endnote w:type="continuationSeparator" w:id="0">
    <w:p w:rsidR="004724E2" w:rsidRDefault="004724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68553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64- ТМ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685532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685532" w:rsidRPr="00685532">
      <w:rPr>
        <w:rStyle w:val="ae"/>
        <w:noProof/>
        <w:sz w:val="20"/>
      </w:rPr>
      <w:t>2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E2" w:rsidRDefault="004724E2" w:rsidP="0076042D">
      <w:pPr>
        <w:pStyle w:val="a9"/>
      </w:pPr>
      <w:r>
        <w:separator/>
      </w:r>
    </w:p>
  </w:footnote>
  <w:footnote w:type="continuationSeparator" w:id="0">
    <w:p w:rsidR="004724E2" w:rsidRDefault="004724E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1"/>
    <w:docVar w:name="close_doc_flag" w:val="0"/>
    <w:docVar w:name="co_classes" w:val=" 10;15;14;5;5;20;3;1.5;20;1;1;40;0.5;1;400;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actor_guid" w:val="F0A11EF5F6B44036B1E7B7E4A8A84CDB"/>
    <w:docVar w:name="fill_date" w:val="   "/>
    <w:docVar w:name="grid_data" w:val="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4- ТМ -1-К.2016 "/>
    <w:docVar w:name="num_form" w:val="2"/>
    <w:docVar w:name="oborud" w:val=" автомобиль Toyota Camry рег. знак №С551ЕО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CB0858D916143BE90F507AB780D5A91"/>
    <w:docVar w:name="rm_id" w:val="64"/>
    <w:docVar w:name="rm_name" w:val=" Водитель автомобиля "/>
    <w:docVar w:name="rm_number" w:val=" 64 "/>
    <w:docVar w:name="sex" w:val="m"/>
    <w:docVar w:name="sex_title" w:val="- мужско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480"/>
    <w:docVar w:name="tools" w:val=" бензин, смазочные материалы "/>
    <w:docVar w:name="version" w:val="51"/>
  </w:docVars>
  <w:rsids>
    <w:rsidRoot w:val="004724E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724E2"/>
    <w:rsid w:val="004A47AD"/>
    <w:rsid w:val="004C4DB2"/>
    <w:rsid w:val="004D2EF1"/>
    <w:rsid w:val="00555B30"/>
    <w:rsid w:val="00563E94"/>
    <w:rsid w:val="00576095"/>
    <w:rsid w:val="005859B9"/>
    <w:rsid w:val="005A3A36"/>
    <w:rsid w:val="005B466C"/>
    <w:rsid w:val="005B7FE8"/>
    <w:rsid w:val="005C0A9A"/>
    <w:rsid w:val="00674E86"/>
    <w:rsid w:val="00685532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8F47A3"/>
    <w:rsid w:val="0090588D"/>
    <w:rsid w:val="0092778A"/>
    <w:rsid w:val="00967790"/>
    <w:rsid w:val="00986750"/>
    <w:rsid w:val="00A12349"/>
    <w:rsid w:val="00A7667B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41537-46C3-45B5-AFE8-F5F433C9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0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2016-08-24T08:16:00Z</dcterms:created>
  <dcterms:modified xsi:type="dcterms:W3CDTF">2016-08-24T08:16:00Z</dcterms:modified>
</cp:coreProperties>
</file>